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35322" w14:textId="4338EE32" w:rsidR="00556D34" w:rsidRDefault="00556D34" w:rsidP="00556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C16EC">
        <w:rPr>
          <w:b/>
          <w:i/>
          <w:noProof/>
          <w:sz w:val="28"/>
        </w:rPr>
        <w:t>2837</w:t>
      </w:r>
    </w:p>
    <w:p w14:paraId="35F0D332" w14:textId="03338586" w:rsidR="00B97703" w:rsidRDefault="00556D34" w:rsidP="00951FF3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  <w:r w:rsidR="00951FF3">
        <w:rPr>
          <w:sz w:val="24"/>
        </w:rPr>
        <w:tab/>
      </w:r>
      <w:bookmarkStart w:id="0" w:name="_GoBack"/>
      <w:bookmarkEnd w:id="0"/>
      <w:r w:rsidR="00951FF3">
        <w:rPr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0A5B2A9A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1" w:name="OLE_LINK57"/>
      <w:bookmarkStart w:id="2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31098279"/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AFId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parameter value in EES invocation of </w:t>
      </w:r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Nnef_UEId_Get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service</w:t>
      </w:r>
      <w:bookmarkEnd w:id="3"/>
    </w:p>
    <w:p w14:paraId="06BA196E" w14:textId="53BF3C1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AFId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parameter value in EES invocation of </w:t>
      </w:r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Nnef_UEId_Get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service</w:t>
      </w:r>
    </w:p>
    <w:p w14:paraId="2C6E4D6E" w14:textId="21FC8B6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3GPP Rel-17</w:t>
      </w:r>
    </w:p>
    <w:bookmarkEnd w:id="4"/>
    <w:bookmarkEnd w:id="5"/>
    <w:bookmarkEnd w:id="6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77777777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Huawei to be SA3</w:t>
      </w:r>
      <w:bookmarkEnd w:id="7"/>
      <w:bookmarkEnd w:id="8"/>
      <w:bookmarkEnd w:id="9"/>
    </w:p>
    <w:p w14:paraId="2548326B" w14:textId="32EB517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65392A" w:rsidRPr="00114106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1B2531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SA2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0E8FF5CF" w:rsidR="00B97703" w:rsidRPr="00114106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>SA3 thanks SA6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proofErr w:type="spellStart"/>
      <w:r w:rsidR="001D1947" w:rsidRPr="00114106">
        <w:rPr>
          <w:color w:val="000000" w:themeColor="text1"/>
        </w:rPr>
        <w:t>AFId</w:t>
      </w:r>
      <w:proofErr w:type="spellEnd"/>
      <w:r w:rsidR="001D1947" w:rsidRPr="00114106">
        <w:rPr>
          <w:color w:val="000000" w:themeColor="text1"/>
        </w:rPr>
        <w:t xml:space="preserve"> parameter value in EES invocation of </w:t>
      </w:r>
      <w:proofErr w:type="spellStart"/>
      <w:r w:rsidR="001D1947" w:rsidRPr="00114106">
        <w:rPr>
          <w:color w:val="000000" w:themeColor="text1"/>
        </w:rPr>
        <w:t>Nnef_UEId_Get</w:t>
      </w:r>
      <w:proofErr w:type="spellEnd"/>
      <w:r w:rsidR="001D1947" w:rsidRPr="00114106">
        <w:rPr>
          <w:color w:val="000000" w:themeColor="text1"/>
        </w:rPr>
        <w:t xml:space="preserve"> service. SA3 would like to reply that</w:t>
      </w:r>
      <w:r w:rsidR="001F2FAF">
        <w:rPr>
          <w:color w:val="000000" w:themeColor="text1"/>
        </w:rPr>
        <w:t xml:space="preserve"> </w:t>
      </w:r>
      <w:r w:rsidR="003703CC">
        <w:rPr>
          <w:color w:val="000000" w:themeColor="text1"/>
        </w:rPr>
        <w:t xml:space="preserve">EES </w:t>
      </w:r>
      <w:r w:rsidR="009936E1">
        <w:rPr>
          <w:color w:val="000000" w:themeColor="text1"/>
        </w:rPr>
        <w:t>can be assumed to be trusted</w:t>
      </w:r>
      <w:r w:rsidR="00ED3575">
        <w:rPr>
          <w:color w:val="000000" w:themeColor="text1"/>
        </w:rPr>
        <w:t xml:space="preserve"> </w:t>
      </w:r>
      <w:r w:rsidR="00ED3575">
        <w:rPr>
          <w:rFonts w:hint="eastAsia"/>
          <w:color w:val="000000" w:themeColor="text1"/>
          <w:lang w:eastAsia="zh-CN"/>
        </w:rPr>
        <w:t>by</w:t>
      </w:r>
      <w:r w:rsidR="00ED3575">
        <w:rPr>
          <w:color w:val="000000" w:themeColor="text1"/>
          <w:lang w:eastAsia="zh-CN"/>
        </w:rPr>
        <w:t xml:space="preserve"> EAS</w:t>
      </w:r>
      <w:r w:rsidR="009936E1">
        <w:rPr>
          <w:color w:val="000000" w:themeColor="text1"/>
        </w:rPr>
        <w:t>.</w:t>
      </w:r>
      <w:r w:rsidR="009F4E81">
        <w:rPr>
          <w:color w:val="000000" w:themeColor="text1"/>
        </w:rPr>
        <w:t xml:space="preserve"> </w:t>
      </w:r>
      <w:r w:rsidR="009936E1">
        <w:rPr>
          <w:color w:val="000000" w:themeColor="text1"/>
        </w:rPr>
        <w:t>Therefore,</w:t>
      </w:r>
      <w:r w:rsidR="0040074A" w:rsidRPr="00114106">
        <w:t xml:space="preserve"> SA3 </w:t>
      </w:r>
      <w:r w:rsidR="002D0884">
        <w:t>acknowledge</w:t>
      </w:r>
      <w:r w:rsidR="006F3DC4" w:rsidRPr="00114106">
        <w:t>s that</w:t>
      </w:r>
      <w:r w:rsidR="00061C1C" w:rsidRPr="00114106">
        <w:t xml:space="preserve"> </w:t>
      </w:r>
      <w:proofErr w:type="spellStart"/>
      <w:r w:rsidR="00061C1C" w:rsidRPr="00114106">
        <w:t>EASId</w:t>
      </w:r>
      <w:proofErr w:type="spellEnd"/>
      <w:r w:rsidR="006F3DC4" w:rsidRPr="00114106">
        <w:t xml:space="preserve"> </w:t>
      </w:r>
      <w:r w:rsidR="009936E1">
        <w:t>can</w:t>
      </w:r>
      <w:r w:rsidR="006F3DC4" w:rsidRPr="00114106">
        <w:t xml:space="preserve"> be used</w:t>
      </w:r>
      <w:r w:rsidR="00061C1C" w:rsidRPr="00114106">
        <w:t xml:space="preserve"> in the </w:t>
      </w:r>
      <w:proofErr w:type="spellStart"/>
      <w:r w:rsidR="00061C1C" w:rsidRPr="00114106">
        <w:t>Nnef_UEId_Get</w:t>
      </w:r>
      <w:proofErr w:type="spellEnd"/>
      <w:r w:rsidR="00061C1C" w:rsidRPr="00114106">
        <w:t xml:space="preserve"> service request.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60A37B8C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7E3B57" w:rsidRPr="00CE2C29">
        <w:rPr>
          <w:rFonts w:ascii="Arial" w:hAnsi="Arial" w:cs="Arial"/>
          <w:b/>
          <w:color w:val="000000" w:themeColor="text1"/>
        </w:rPr>
        <w:t>SA6:</w:t>
      </w:r>
    </w:p>
    <w:p w14:paraId="28F65EF1" w14:textId="2646A65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E3B57" w:rsidRPr="00CE2C29">
        <w:rPr>
          <w:rFonts w:ascii="Arial" w:hAnsi="Arial" w:cs="Arial"/>
          <w:color w:val="000000" w:themeColor="text1"/>
        </w:rPr>
        <w:t>SA6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7F9DE143" w14:textId="61D1F94A" w:rsidR="00354329" w:rsidRDefault="00354329" w:rsidP="002F1940">
      <w:r w:rsidRPr="00114106">
        <w:t>SA3#112</w:t>
      </w:r>
      <w:r w:rsidRPr="00114106">
        <w:tab/>
        <w:t>14 - 18 August 2023</w:t>
      </w:r>
      <w:r w:rsidR="00630D19" w:rsidRPr="00114106">
        <w:t>EU</w:t>
      </w:r>
      <w:r w:rsidRPr="00114106">
        <w:t xml:space="preserve"> </w:t>
      </w:r>
      <w:r w:rsidRPr="00114106">
        <w:tab/>
      </w:r>
      <w:r w:rsidR="00F315AE">
        <w:t xml:space="preserve">      </w:t>
      </w:r>
      <w:r w:rsidRPr="00114106">
        <w:t>Go</w:t>
      </w:r>
      <w:r w:rsidR="00630D19" w:rsidRPr="00114106">
        <w:t>teborg</w:t>
      </w:r>
    </w:p>
    <w:p w14:paraId="286C8C5C" w14:textId="6DC640D5" w:rsidR="00F315AE" w:rsidRPr="00114106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8A9A6" w14:textId="77777777" w:rsidR="00E13249" w:rsidRDefault="00E13249">
      <w:pPr>
        <w:spacing w:after="0"/>
      </w:pPr>
      <w:r>
        <w:separator/>
      </w:r>
    </w:p>
  </w:endnote>
  <w:endnote w:type="continuationSeparator" w:id="0">
    <w:p w14:paraId="49897DCD" w14:textId="77777777" w:rsidR="00E13249" w:rsidRDefault="00E13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6735" w14:textId="77777777" w:rsidR="00E13249" w:rsidRDefault="00E13249">
      <w:pPr>
        <w:spacing w:after="0"/>
      </w:pPr>
      <w:r>
        <w:separator/>
      </w:r>
    </w:p>
  </w:footnote>
  <w:footnote w:type="continuationSeparator" w:id="0">
    <w:p w14:paraId="5DFC32DD" w14:textId="77777777" w:rsidR="00E13249" w:rsidRDefault="00E13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6D66"/>
    <w:rsid w:val="00061C1C"/>
    <w:rsid w:val="00074D3C"/>
    <w:rsid w:val="0009715B"/>
    <w:rsid w:val="000B21DF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763F"/>
    <w:rsid w:val="001D1947"/>
    <w:rsid w:val="001E061A"/>
    <w:rsid w:val="001F2FAF"/>
    <w:rsid w:val="00220060"/>
    <w:rsid w:val="00226381"/>
    <w:rsid w:val="002473B2"/>
    <w:rsid w:val="002869FE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83545"/>
    <w:rsid w:val="00392BB9"/>
    <w:rsid w:val="003B7601"/>
    <w:rsid w:val="003C06D2"/>
    <w:rsid w:val="003F5176"/>
    <w:rsid w:val="003F5E20"/>
    <w:rsid w:val="0040074A"/>
    <w:rsid w:val="004243D3"/>
    <w:rsid w:val="00433500"/>
    <w:rsid w:val="00433F71"/>
    <w:rsid w:val="0043559E"/>
    <w:rsid w:val="004402A8"/>
    <w:rsid w:val="00440D43"/>
    <w:rsid w:val="00457497"/>
    <w:rsid w:val="00470DF6"/>
    <w:rsid w:val="004A1215"/>
    <w:rsid w:val="004B2C4B"/>
    <w:rsid w:val="004C1A9F"/>
    <w:rsid w:val="004E3939"/>
    <w:rsid w:val="00511DF4"/>
    <w:rsid w:val="005174EB"/>
    <w:rsid w:val="00526DDD"/>
    <w:rsid w:val="00550204"/>
    <w:rsid w:val="0055156B"/>
    <w:rsid w:val="00556D34"/>
    <w:rsid w:val="005B3E3E"/>
    <w:rsid w:val="005C16EC"/>
    <w:rsid w:val="0060451D"/>
    <w:rsid w:val="006052AD"/>
    <w:rsid w:val="00612B5F"/>
    <w:rsid w:val="00630D19"/>
    <w:rsid w:val="0065392A"/>
    <w:rsid w:val="00660980"/>
    <w:rsid w:val="006F3DC4"/>
    <w:rsid w:val="007245FD"/>
    <w:rsid w:val="0073766B"/>
    <w:rsid w:val="00747D8F"/>
    <w:rsid w:val="007603F2"/>
    <w:rsid w:val="00766BD8"/>
    <w:rsid w:val="00796B6D"/>
    <w:rsid w:val="007E3B57"/>
    <w:rsid w:val="007F1875"/>
    <w:rsid w:val="007F4F92"/>
    <w:rsid w:val="0080128A"/>
    <w:rsid w:val="00820342"/>
    <w:rsid w:val="008501F0"/>
    <w:rsid w:val="00887F29"/>
    <w:rsid w:val="008D772F"/>
    <w:rsid w:val="00914CD1"/>
    <w:rsid w:val="00931BAD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70448"/>
    <w:rsid w:val="00AA4FF3"/>
    <w:rsid w:val="00AE1B3E"/>
    <w:rsid w:val="00B10B1E"/>
    <w:rsid w:val="00B35644"/>
    <w:rsid w:val="00B97703"/>
    <w:rsid w:val="00BA1F5E"/>
    <w:rsid w:val="00BA3D66"/>
    <w:rsid w:val="00BB06C5"/>
    <w:rsid w:val="00C04BE2"/>
    <w:rsid w:val="00C23E07"/>
    <w:rsid w:val="00C421FE"/>
    <w:rsid w:val="00C73C6D"/>
    <w:rsid w:val="00CE2186"/>
    <w:rsid w:val="00CE2C29"/>
    <w:rsid w:val="00CF6087"/>
    <w:rsid w:val="00D14BB6"/>
    <w:rsid w:val="00D33624"/>
    <w:rsid w:val="00D438D6"/>
    <w:rsid w:val="00D53AD6"/>
    <w:rsid w:val="00DC3CC8"/>
    <w:rsid w:val="00DE01CB"/>
    <w:rsid w:val="00E034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32ED"/>
    <w:rsid w:val="00F1255F"/>
    <w:rsid w:val="00F14E70"/>
    <w:rsid w:val="00F25496"/>
    <w:rsid w:val="00F30215"/>
    <w:rsid w:val="00F315AE"/>
    <w:rsid w:val="00F34616"/>
    <w:rsid w:val="00F43AB8"/>
    <w:rsid w:val="00F667CF"/>
    <w:rsid w:val="00F803BE"/>
    <w:rsid w:val="00F94094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73</cp:revision>
  <cp:lastPrinted>2002-04-23T07:10:00Z</cp:lastPrinted>
  <dcterms:created xsi:type="dcterms:W3CDTF">2023-02-09T16:51:00Z</dcterms:created>
  <dcterms:modified xsi:type="dcterms:W3CDTF">2023-05-15T09:17:00Z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(3)UMJ/dQsm1BWZSXI+RdiB6BFpWF6gsaWRHt+5z7Fke0SPYvKkGRUjQ9a8lBevykHLOFOGdFkf
7Q9mLUCCAsXMrNBI1VCmQ7KQ4Rceth7Kvp+97FuVuQa67y5tvdspqjI/88SJoA/f6fGzi0Bn
IOvC8lpAy11e8VDpX8tYL9AX3K8EsQBFlHaCZaYG08IwAPsIz6GdWXad0lllqnvx7+feGH7z
5MLV9W1LSlCLTNnxCV</vt:lpwstr>
  </property>
  <property fmtid="{D5CDD505-2E9C-101B-9397-08002B2CF9AE}" pid="3" name="_2015_ms_pID_7253431">
    <vt:lpwstr>vLD+x02UKUnK5oXVhzhqllfwTe5WxXmU0VCFxpNL4s4sFNwEkDTvz+
GJ0wQDoEVscMjdEeVIi51liBZoEQlDACTreOJFzLuFj5vnWXrNEbxYurJonhkBcaZKOwdqyB
a42TEv+ep3ekCTJ/gZ4yvfv/3YCKIq0G8z1Vpp7WI5oa8EcngSlqjY0Cx+USJ0jwGfqvuSxf
5WLWpCQ5g01mpuNwNBBsDX4BgCprGT/06YKd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1683863260</vt:lpwstr>
  </property>
</Properties>
</file>